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2026.0179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Lieferung von persönlicher Schutzausrüstung der Schutzstufe 2 und 3 für die FF Elbmarsch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